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2B16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Elias UPTON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fl.1446-62)</w:t>
      </w:r>
    </w:p>
    <w:p w14:paraId="01A5AE82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</w:p>
    <w:p w14:paraId="4C245797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</w:p>
    <w:p w14:paraId="294115B3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1446-62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Cornwall.</w:t>
      </w:r>
    </w:p>
    <w:p w14:paraId="40EA2ACD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278CBD8" w14:textId="77777777" w:rsidR="00F46835" w:rsidRDefault="00F46835" w:rsidP="00F4683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p.69)</w:t>
      </w:r>
    </w:p>
    <w:p w14:paraId="1F31015A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</w:p>
    <w:p w14:paraId="360D921E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</w:p>
    <w:p w14:paraId="41AB5A1F" w14:textId="77777777" w:rsidR="00F46835" w:rsidRDefault="00F46835" w:rsidP="00F46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136DB96E" w14:textId="77777777" w:rsidR="006B2F86" w:rsidRPr="00E71FC3" w:rsidRDefault="00FA78B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62DAF" w14:textId="77777777" w:rsidR="00F46835" w:rsidRDefault="00F46835" w:rsidP="00E71FC3">
      <w:r>
        <w:separator/>
      </w:r>
    </w:p>
  </w:endnote>
  <w:endnote w:type="continuationSeparator" w:id="0">
    <w:p w14:paraId="472F7F20" w14:textId="77777777" w:rsidR="00F46835" w:rsidRDefault="00F468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70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6123" w14:textId="77777777" w:rsidR="00F46835" w:rsidRDefault="00F46835" w:rsidP="00E71FC3">
      <w:r>
        <w:separator/>
      </w:r>
    </w:p>
  </w:footnote>
  <w:footnote w:type="continuationSeparator" w:id="0">
    <w:p w14:paraId="60E6E5C5" w14:textId="77777777" w:rsidR="00F46835" w:rsidRDefault="00F468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6835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29505"/>
  <w15:chartTrackingRefBased/>
  <w15:docId w15:val="{BD480742-573E-4AEE-9CA1-D37E23FE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83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2018-09-18T18:48:00Z</dcterms:created>
  <dcterms:modified xsi:type="dcterms:W3CDTF">2022-10-07T13:53:00Z</dcterms:modified>
</cp:coreProperties>
</file>